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2501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4087727A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 Draper.</w:t>
      </w:r>
    </w:p>
    <w:p w14:paraId="273F875E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8DAD8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06510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Dec.1451</w:t>
      </w:r>
      <w:r>
        <w:rPr>
          <w:rFonts w:ascii="Times New Roman" w:hAnsi="Times New Roman" w:cs="Times New Roman"/>
          <w:sz w:val="24"/>
          <w:szCs w:val="24"/>
        </w:rPr>
        <w:tab/>
        <w:t>He was one of those involved in a bond for the payment of £500 to Robert</w:t>
      </w:r>
    </w:p>
    <w:p w14:paraId="5EA1F36C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Strelley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Sheriff of Nottingham(q.v.). </w:t>
      </w:r>
    </w:p>
    <w:p w14:paraId="0604638F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C 146/6816)</w:t>
      </w:r>
    </w:p>
    <w:p w14:paraId="716C18F2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5FE5D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C18C5" w14:textId="77777777" w:rsidR="00835DED" w:rsidRDefault="00835DED" w:rsidP="00835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386AA6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DD6FA" w14:textId="77777777" w:rsidR="00835DED" w:rsidRDefault="00835DED" w:rsidP="009139A6">
      <w:r>
        <w:separator/>
      </w:r>
    </w:p>
  </w:endnote>
  <w:endnote w:type="continuationSeparator" w:id="0">
    <w:p w14:paraId="7D55A5E9" w14:textId="77777777" w:rsidR="00835DED" w:rsidRDefault="00835D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41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89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C5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4576" w14:textId="77777777" w:rsidR="00835DED" w:rsidRDefault="00835DED" w:rsidP="009139A6">
      <w:r>
        <w:separator/>
      </w:r>
    </w:p>
  </w:footnote>
  <w:footnote w:type="continuationSeparator" w:id="0">
    <w:p w14:paraId="6B5EDFD5" w14:textId="77777777" w:rsidR="00835DED" w:rsidRDefault="00835D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530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C8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C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DED"/>
    <w:rsid w:val="000666E0"/>
    <w:rsid w:val="002510B7"/>
    <w:rsid w:val="005C130B"/>
    <w:rsid w:val="00826F5C"/>
    <w:rsid w:val="00835DE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E18C7"/>
  <w15:chartTrackingRefBased/>
  <w15:docId w15:val="{80BD5A44-163E-4627-87F2-0E23A53B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2022-03-01T17:08:00Z</dcterms:created>
  <dcterms:modified xsi:type="dcterms:W3CDTF">2022-03-01T17:08:00Z</dcterms:modified>
</cp:coreProperties>
</file>